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23E11" w14:textId="77777777" w:rsidR="00FB793C" w:rsidRDefault="00FB793C" w:rsidP="00FB793C">
      <w:pPr>
        <w:tabs>
          <w:tab w:val="center" w:pos="4843"/>
        </w:tabs>
        <w:spacing w:line="276" w:lineRule="auto"/>
        <w:jc w:val="right"/>
      </w:pPr>
      <w:r>
        <w:t>Приложение №1 к</w:t>
      </w:r>
    </w:p>
    <w:p w14:paraId="0FE3D59D" w14:textId="77777777" w:rsidR="00FB793C" w:rsidRDefault="00FB793C" w:rsidP="00FB793C">
      <w:pPr>
        <w:tabs>
          <w:tab w:val="center" w:pos="4843"/>
        </w:tabs>
        <w:spacing w:line="276" w:lineRule="auto"/>
        <w:jc w:val="right"/>
      </w:pPr>
      <w:r>
        <w:t xml:space="preserve">  постановлению администрации</w:t>
      </w:r>
    </w:p>
    <w:p w14:paraId="73C622B4" w14:textId="64AF041C" w:rsidR="00FB793C" w:rsidRDefault="00FB793C" w:rsidP="00200F03">
      <w:pPr>
        <w:tabs>
          <w:tab w:val="center" w:pos="4843"/>
        </w:tabs>
        <w:spacing w:line="276" w:lineRule="auto"/>
        <w:jc w:val="right"/>
      </w:pPr>
      <w:r>
        <w:t xml:space="preserve">                                                                                                            города Благовещенска</w:t>
      </w:r>
    </w:p>
    <w:p w14:paraId="132E4B0E" w14:textId="5E363EAB" w:rsidR="00FB793C" w:rsidRDefault="00FB793C" w:rsidP="00FB793C">
      <w:pPr>
        <w:tabs>
          <w:tab w:val="center" w:pos="4843"/>
        </w:tabs>
        <w:jc w:val="right"/>
      </w:pPr>
      <w:r>
        <w:rPr>
          <w:sz w:val="20"/>
        </w:rPr>
        <w:t xml:space="preserve">                      </w:t>
      </w:r>
      <w:r>
        <w:t xml:space="preserve">от </w:t>
      </w:r>
      <w:r w:rsidR="00200F03">
        <w:t xml:space="preserve">15.07.2026 </w:t>
      </w:r>
      <w:r>
        <w:t xml:space="preserve">№ </w:t>
      </w:r>
      <w:r w:rsidR="00200F03">
        <w:t>3742</w:t>
      </w:r>
    </w:p>
    <w:p w14:paraId="72020EB5" w14:textId="77777777" w:rsidR="00FB793C" w:rsidRDefault="00FB793C" w:rsidP="00FB793C">
      <w:pPr>
        <w:tabs>
          <w:tab w:val="center" w:pos="4843"/>
        </w:tabs>
        <w:jc w:val="right"/>
      </w:pPr>
    </w:p>
    <w:p w14:paraId="53FB1F8D" w14:textId="77777777" w:rsidR="00FB793C" w:rsidRDefault="00FB793C" w:rsidP="00FB793C">
      <w:pPr>
        <w:tabs>
          <w:tab w:val="center" w:pos="4843"/>
        </w:tabs>
        <w:jc w:val="right"/>
        <w:rPr>
          <w:b/>
        </w:rPr>
      </w:pPr>
      <w:r>
        <w:rPr>
          <w:b/>
        </w:rPr>
        <w:t xml:space="preserve">Схема расположения границ публичного сервитута на кадастровом плане </w:t>
      </w:r>
    </w:p>
    <w:p w14:paraId="63F65058" w14:textId="77777777" w:rsidR="00FB793C" w:rsidRDefault="00FB793C" w:rsidP="00FB793C">
      <w:pPr>
        <w:tabs>
          <w:tab w:val="center" w:pos="4843"/>
        </w:tabs>
        <w:jc w:val="center"/>
        <w:rPr>
          <w:b/>
        </w:rPr>
      </w:pPr>
      <w:r>
        <w:rPr>
          <w:b/>
        </w:rPr>
        <w:t>территории</w:t>
      </w:r>
    </w:p>
    <w:p w14:paraId="7B751DED" w14:textId="77777777" w:rsidR="00AC6226" w:rsidRDefault="00AC6226" w:rsidP="00AC6226">
      <w:pPr>
        <w:tabs>
          <w:tab w:val="left" w:pos="240"/>
          <w:tab w:val="center" w:pos="4843"/>
        </w:tabs>
      </w:pPr>
      <w:r>
        <w:tab/>
      </w:r>
    </w:p>
    <w:tbl>
      <w:tblPr>
        <w:tblW w:w="95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0"/>
        <w:gridCol w:w="4393"/>
        <w:gridCol w:w="2286"/>
        <w:gridCol w:w="2093"/>
      </w:tblGrid>
      <w:tr w:rsidR="00AC6226" w:rsidRPr="009F101B" w14:paraId="52AF8DB3" w14:textId="77777777" w:rsidTr="00B616D8">
        <w:trPr>
          <w:jc w:val="center"/>
        </w:trPr>
        <w:tc>
          <w:tcPr>
            <w:tcW w:w="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A04C2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№п/п</w:t>
            </w:r>
          </w:p>
        </w:tc>
        <w:tc>
          <w:tcPr>
            <w:tcW w:w="4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56377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Характеристики объекта и земельного участка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58FAA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Объект расположен в пределах земельного участка</w:t>
            </w: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558E0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Площадь границ сервитута, кв.м.</w:t>
            </w:r>
          </w:p>
        </w:tc>
      </w:tr>
      <w:tr w:rsidR="00AC6226" w:rsidRPr="009F101B" w14:paraId="37EABD22" w14:textId="77777777" w:rsidTr="00B616D8">
        <w:trPr>
          <w:trHeight w:val="419"/>
          <w:jc w:val="center"/>
        </w:trPr>
        <w:tc>
          <w:tcPr>
            <w:tcW w:w="589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3DBDD7A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1</w:t>
            </w:r>
          </w:p>
        </w:tc>
        <w:tc>
          <w:tcPr>
            <w:tcW w:w="4518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CC55CF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b/>
                <w:szCs w:val="22"/>
              </w:rPr>
              <w:t>Категория земель:</w:t>
            </w:r>
          </w:p>
          <w:p w14:paraId="7E049A6C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 xml:space="preserve">Земли населенных пунктов </w:t>
            </w:r>
          </w:p>
          <w:p w14:paraId="11A5123B" w14:textId="5DD5D2C0" w:rsidR="00A603A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 xml:space="preserve">Цель установления публичного сервитута: </w:t>
            </w:r>
            <w:r w:rsidR="00AE7481" w:rsidRPr="009F101B">
              <w:rPr>
                <w:szCs w:val="22"/>
              </w:rPr>
              <w:t>Для размещения сет</w:t>
            </w:r>
            <w:r w:rsidR="00B918E4">
              <w:rPr>
                <w:szCs w:val="22"/>
              </w:rPr>
              <w:t xml:space="preserve">и </w:t>
            </w:r>
            <w:r w:rsidR="001E00DD">
              <w:rPr>
                <w:szCs w:val="22"/>
              </w:rPr>
              <w:t>холодного водоснабжения</w:t>
            </w:r>
          </w:p>
          <w:p w14:paraId="04B9119E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>Местоположение:</w:t>
            </w:r>
          </w:p>
          <w:p w14:paraId="4AE58602" w14:textId="77777777" w:rsidR="00AC6226" w:rsidRPr="009F101B" w:rsidRDefault="00AC6226" w:rsidP="00602D9A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szCs w:val="22"/>
              </w:rPr>
              <w:t xml:space="preserve">Амурская область, </w:t>
            </w:r>
            <w:r w:rsidR="00602D9A">
              <w:rPr>
                <w:szCs w:val="22"/>
              </w:rPr>
              <w:t>г. Благовещенск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52C9A0" w14:textId="77777777" w:rsidR="00745640" w:rsidRDefault="001E00DD" w:rsidP="00745640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1E00DD">
              <w:rPr>
                <w:szCs w:val="22"/>
              </w:rPr>
              <w:t>28:01:210345:1801</w:t>
            </w:r>
          </w:p>
          <w:p w14:paraId="1D0DE33B" w14:textId="77777777" w:rsidR="001E00DD" w:rsidRDefault="001E00DD" w:rsidP="00745640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1E00DD">
              <w:rPr>
                <w:szCs w:val="22"/>
              </w:rPr>
              <w:t>28:01:210345:1629</w:t>
            </w:r>
          </w:p>
          <w:p w14:paraId="38D31BAF" w14:textId="77777777" w:rsidR="001E00DD" w:rsidRDefault="001E00DD" w:rsidP="00745640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1E00DD">
              <w:rPr>
                <w:szCs w:val="22"/>
              </w:rPr>
              <w:t>28:01:210345:1860</w:t>
            </w:r>
          </w:p>
          <w:p w14:paraId="15D9ECD5" w14:textId="77777777" w:rsidR="001E00DD" w:rsidRPr="00745640" w:rsidRDefault="001E00DD" w:rsidP="00745640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5F5C34" w14:textId="77777777" w:rsidR="00745640" w:rsidRDefault="001E00DD" w:rsidP="000C4B4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  <w:r w:rsidR="00BD2DD5">
              <w:rPr>
                <w:szCs w:val="22"/>
              </w:rPr>
              <w:t>6</w:t>
            </w:r>
          </w:p>
          <w:p w14:paraId="396112E7" w14:textId="77777777" w:rsidR="001E00DD" w:rsidRDefault="00BD2DD5" w:rsidP="000C4B4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16</w:t>
            </w:r>
          </w:p>
          <w:p w14:paraId="5C1F03DB" w14:textId="77777777" w:rsidR="001E00DD" w:rsidRDefault="00BD2DD5" w:rsidP="000C4B4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  <w:p w14:paraId="2CE3BD87" w14:textId="77777777" w:rsidR="001E00DD" w:rsidRPr="001E00DD" w:rsidRDefault="001E00DD" w:rsidP="000C4B4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</w:tr>
      <w:tr w:rsidR="00AC6226" w:rsidRPr="009F101B" w14:paraId="22BD1A2B" w14:textId="77777777" w:rsidTr="00B616D8">
        <w:trPr>
          <w:trHeight w:val="278"/>
          <w:jc w:val="center"/>
        </w:trPr>
        <w:tc>
          <w:tcPr>
            <w:tcW w:w="5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669A11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</w:p>
        </w:tc>
        <w:tc>
          <w:tcPr>
            <w:tcW w:w="45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315A69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 xml:space="preserve">Общая площадь сервитута 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A665EFC" w14:textId="77777777" w:rsidR="00AC6226" w:rsidRPr="009F101B" w:rsidRDefault="00AC6226" w:rsidP="00C206A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56D884" w14:textId="77777777" w:rsidR="00AC6226" w:rsidRPr="009F101B" w:rsidRDefault="001E00DD" w:rsidP="00A50CE2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  <w:r w:rsidR="00BD2DD5">
              <w:rPr>
                <w:szCs w:val="22"/>
              </w:rPr>
              <w:t>2</w:t>
            </w:r>
          </w:p>
        </w:tc>
      </w:tr>
    </w:tbl>
    <w:p w14:paraId="4BA1B1C5" w14:textId="77777777" w:rsidR="00FB7901" w:rsidRDefault="00AC6226" w:rsidP="00AC6226">
      <w:pPr>
        <w:tabs>
          <w:tab w:val="left" w:pos="255"/>
          <w:tab w:val="center" w:pos="4843"/>
        </w:tabs>
      </w:pPr>
      <w:r>
        <w:tab/>
      </w:r>
    </w:p>
    <w:tbl>
      <w:tblPr>
        <w:tblW w:w="80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46"/>
        <w:gridCol w:w="2299"/>
        <w:gridCol w:w="2521"/>
      </w:tblGrid>
      <w:tr w:rsidR="00602D9A" w:rsidRPr="00602D9A" w14:paraId="471E3DD8" w14:textId="77777777" w:rsidTr="00602D9A">
        <w:trPr>
          <w:trHeight w:val="54"/>
          <w:jc w:val="center"/>
        </w:trPr>
        <w:tc>
          <w:tcPr>
            <w:tcW w:w="3246" w:type="dxa"/>
            <w:vMerge w:val="restart"/>
            <w:vAlign w:val="center"/>
          </w:tcPr>
          <w:p w14:paraId="152DBDB8" w14:textId="77777777" w:rsidR="00602D9A" w:rsidRPr="00745640" w:rsidRDefault="00602D9A" w:rsidP="00602D9A">
            <w:pPr>
              <w:pStyle w:val="1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>Обозначение</w:t>
            </w:r>
          </w:p>
          <w:p w14:paraId="16D3E595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>характерных</w:t>
            </w:r>
          </w:p>
          <w:p w14:paraId="5A1B3F46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 xml:space="preserve"> точек границ</w:t>
            </w:r>
          </w:p>
        </w:tc>
        <w:tc>
          <w:tcPr>
            <w:tcW w:w="4820" w:type="dxa"/>
            <w:gridSpan w:val="2"/>
            <w:vAlign w:val="center"/>
          </w:tcPr>
          <w:p w14:paraId="62573878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>Координаты, м</w:t>
            </w:r>
          </w:p>
        </w:tc>
      </w:tr>
      <w:tr w:rsidR="00602D9A" w:rsidRPr="00602D9A" w14:paraId="4D374D21" w14:textId="77777777" w:rsidTr="00602D9A">
        <w:trPr>
          <w:trHeight w:val="54"/>
          <w:jc w:val="center"/>
        </w:trPr>
        <w:tc>
          <w:tcPr>
            <w:tcW w:w="3246" w:type="dxa"/>
            <w:vMerge/>
            <w:vAlign w:val="center"/>
          </w:tcPr>
          <w:p w14:paraId="6E3750AC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</w:rPr>
            </w:pPr>
          </w:p>
        </w:tc>
        <w:tc>
          <w:tcPr>
            <w:tcW w:w="2299" w:type="dxa"/>
            <w:vAlign w:val="center"/>
          </w:tcPr>
          <w:p w14:paraId="5B1EC214" w14:textId="77777777" w:rsidR="00602D9A" w:rsidRPr="00745640" w:rsidRDefault="00602D9A" w:rsidP="00C43F00">
            <w:pPr>
              <w:pStyle w:val="a3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>Х</w:t>
            </w:r>
          </w:p>
        </w:tc>
        <w:tc>
          <w:tcPr>
            <w:tcW w:w="2521" w:type="dxa"/>
            <w:vAlign w:val="center"/>
          </w:tcPr>
          <w:p w14:paraId="4608732D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  <w:lang w:val="en-US"/>
              </w:rPr>
            </w:pPr>
            <w:r w:rsidRPr="00745640">
              <w:rPr>
                <w:sz w:val="22"/>
                <w:szCs w:val="22"/>
                <w:lang w:val="en-US"/>
              </w:rPr>
              <w:t>Y</w:t>
            </w:r>
          </w:p>
        </w:tc>
      </w:tr>
      <w:tr w:rsidR="00602D9A" w:rsidRPr="00602D9A" w14:paraId="326A9509" w14:textId="77777777" w:rsidTr="00602D9A">
        <w:trPr>
          <w:trHeight w:val="54"/>
          <w:jc w:val="center"/>
        </w:trPr>
        <w:tc>
          <w:tcPr>
            <w:tcW w:w="3246" w:type="dxa"/>
            <w:vAlign w:val="center"/>
          </w:tcPr>
          <w:p w14:paraId="5D96C547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>1</w:t>
            </w:r>
          </w:p>
        </w:tc>
        <w:tc>
          <w:tcPr>
            <w:tcW w:w="2299" w:type="dxa"/>
            <w:vAlign w:val="center"/>
          </w:tcPr>
          <w:p w14:paraId="7C1B09E8" w14:textId="77777777" w:rsidR="00602D9A" w:rsidRPr="00745640" w:rsidRDefault="00602D9A" w:rsidP="00C43F00">
            <w:pPr>
              <w:pStyle w:val="a3"/>
              <w:jc w:val="center"/>
              <w:rPr>
                <w:sz w:val="22"/>
                <w:szCs w:val="22"/>
              </w:rPr>
            </w:pPr>
            <w:r w:rsidRPr="00745640">
              <w:rPr>
                <w:sz w:val="22"/>
                <w:szCs w:val="22"/>
              </w:rPr>
              <w:t>2</w:t>
            </w:r>
          </w:p>
        </w:tc>
        <w:tc>
          <w:tcPr>
            <w:tcW w:w="2521" w:type="dxa"/>
            <w:vAlign w:val="center"/>
          </w:tcPr>
          <w:p w14:paraId="345816AC" w14:textId="77777777" w:rsidR="00602D9A" w:rsidRPr="00745640" w:rsidRDefault="00602D9A" w:rsidP="00C43F00">
            <w:pPr>
              <w:pStyle w:val="1"/>
              <w:jc w:val="center"/>
              <w:rPr>
                <w:sz w:val="22"/>
                <w:szCs w:val="22"/>
                <w:lang w:val="en-US"/>
              </w:rPr>
            </w:pPr>
            <w:r w:rsidRPr="00745640">
              <w:rPr>
                <w:sz w:val="22"/>
                <w:szCs w:val="22"/>
                <w:lang w:val="en-US"/>
              </w:rPr>
              <w:t>3</w:t>
            </w:r>
          </w:p>
        </w:tc>
      </w:tr>
      <w:tr w:rsidR="00BD2DD5" w:rsidRPr="00BD2DD5" w14:paraId="350AA3B4" w14:textId="77777777" w:rsidTr="00602D9A">
        <w:trPr>
          <w:trHeight w:val="54"/>
          <w:jc w:val="center"/>
        </w:trPr>
        <w:tc>
          <w:tcPr>
            <w:tcW w:w="3246" w:type="dxa"/>
          </w:tcPr>
          <w:p w14:paraId="3DE437DC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</w:t>
            </w:r>
          </w:p>
        </w:tc>
        <w:tc>
          <w:tcPr>
            <w:tcW w:w="2299" w:type="dxa"/>
          </w:tcPr>
          <w:p w14:paraId="773FD899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455161.43</w:t>
            </w:r>
          </w:p>
        </w:tc>
        <w:tc>
          <w:tcPr>
            <w:tcW w:w="2521" w:type="dxa"/>
          </w:tcPr>
          <w:p w14:paraId="67655213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3289351.84</w:t>
            </w:r>
          </w:p>
        </w:tc>
      </w:tr>
      <w:tr w:rsidR="00BD2DD5" w:rsidRPr="00BD2DD5" w14:paraId="638CEFA3" w14:textId="77777777" w:rsidTr="00602D9A">
        <w:trPr>
          <w:trHeight w:val="54"/>
          <w:jc w:val="center"/>
        </w:trPr>
        <w:tc>
          <w:tcPr>
            <w:tcW w:w="3246" w:type="dxa"/>
          </w:tcPr>
          <w:p w14:paraId="74371371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2</w:t>
            </w:r>
          </w:p>
        </w:tc>
        <w:tc>
          <w:tcPr>
            <w:tcW w:w="2299" w:type="dxa"/>
          </w:tcPr>
          <w:p w14:paraId="7FF1DB3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455167.48</w:t>
            </w:r>
          </w:p>
        </w:tc>
        <w:tc>
          <w:tcPr>
            <w:tcW w:w="2521" w:type="dxa"/>
          </w:tcPr>
          <w:p w14:paraId="7C7304D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3289415.01</w:t>
            </w:r>
          </w:p>
        </w:tc>
      </w:tr>
      <w:tr w:rsidR="00BD2DD5" w:rsidRPr="00BD2DD5" w14:paraId="51F7B944" w14:textId="77777777" w:rsidTr="00602D9A">
        <w:trPr>
          <w:trHeight w:val="54"/>
          <w:jc w:val="center"/>
        </w:trPr>
        <w:tc>
          <w:tcPr>
            <w:tcW w:w="3246" w:type="dxa"/>
          </w:tcPr>
          <w:p w14:paraId="30D22A17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</w:t>
            </w:r>
          </w:p>
        </w:tc>
        <w:tc>
          <w:tcPr>
            <w:tcW w:w="2299" w:type="dxa"/>
          </w:tcPr>
          <w:p w14:paraId="09A58116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455174.16</w:t>
            </w:r>
          </w:p>
        </w:tc>
        <w:tc>
          <w:tcPr>
            <w:tcW w:w="2521" w:type="dxa"/>
          </w:tcPr>
          <w:p w14:paraId="2D55DC7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3289421.83</w:t>
            </w:r>
          </w:p>
        </w:tc>
      </w:tr>
      <w:tr w:rsidR="00BD2DD5" w:rsidRPr="00BD2DD5" w14:paraId="35513019" w14:textId="77777777" w:rsidTr="00C51AD5">
        <w:trPr>
          <w:trHeight w:val="234"/>
          <w:jc w:val="center"/>
        </w:trPr>
        <w:tc>
          <w:tcPr>
            <w:tcW w:w="3246" w:type="dxa"/>
          </w:tcPr>
          <w:p w14:paraId="278B3F1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</w:t>
            </w:r>
          </w:p>
        </w:tc>
        <w:tc>
          <w:tcPr>
            <w:tcW w:w="2299" w:type="dxa"/>
          </w:tcPr>
          <w:p w14:paraId="240049F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455205.21</w:t>
            </w:r>
          </w:p>
        </w:tc>
        <w:tc>
          <w:tcPr>
            <w:tcW w:w="2521" w:type="dxa"/>
          </w:tcPr>
          <w:p w14:paraId="3A2194AB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3289446.16</w:t>
            </w:r>
          </w:p>
        </w:tc>
      </w:tr>
      <w:tr w:rsidR="00BD2DD5" w:rsidRPr="00BD2DD5" w14:paraId="571A3B45" w14:textId="77777777" w:rsidTr="00C51AD5">
        <w:trPr>
          <w:trHeight w:val="70"/>
          <w:jc w:val="center"/>
        </w:trPr>
        <w:tc>
          <w:tcPr>
            <w:tcW w:w="3246" w:type="dxa"/>
          </w:tcPr>
          <w:p w14:paraId="06AF0FF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5</w:t>
            </w:r>
          </w:p>
        </w:tc>
        <w:tc>
          <w:tcPr>
            <w:tcW w:w="2299" w:type="dxa"/>
          </w:tcPr>
          <w:p w14:paraId="05044B41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455203.95</w:t>
            </w:r>
          </w:p>
        </w:tc>
        <w:tc>
          <w:tcPr>
            <w:tcW w:w="2521" w:type="dxa"/>
          </w:tcPr>
          <w:p w14:paraId="10C7ABE5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3289447.61</w:t>
            </w:r>
          </w:p>
        </w:tc>
      </w:tr>
      <w:tr w:rsidR="00BD2DD5" w:rsidRPr="00BD2DD5" w14:paraId="3BCE3B8A" w14:textId="77777777" w:rsidTr="00C51AD5">
        <w:trPr>
          <w:trHeight w:val="70"/>
          <w:jc w:val="center"/>
        </w:trPr>
        <w:tc>
          <w:tcPr>
            <w:tcW w:w="3246" w:type="dxa"/>
          </w:tcPr>
          <w:p w14:paraId="2460A00F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6</w:t>
            </w:r>
          </w:p>
        </w:tc>
        <w:tc>
          <w:tcPr>
            <w:tcW w:w="2299" w:type="dxa"/>
          </w:tcPr>
          <w:p w14:paraId="29E918B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455203.06</w:t>
            </w:r>
          </w:p>
        </w:tc>
        <w:tc>
          <w:tcPr>
            <w:tcW w:w="2521" w:type="dxa"/>
          </w:tcPr>
          <w:p w14:paraId="6E6535CF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3289447.01</w:t>
            </w:r>
          </w:p>
        </w:tc>
      </w:tr>
      <w:tr w:rsidR="00BD2DD5" w:rsidRPr="00BD2DD5" w14:paraId="5FF39D6E" w14:textId="77777777" w:rsidTr="00C51AD5">
        <w:trPr>
          <w:trHeight w:val="70"/>
          <w:jc w:val="center"/>
        </w:trPr>
        <w:tc>
          <w:tcPr>
            <w:tcW w:w="3246" w:type="dxa"/>
          </w:tcPr>
          <w:p w14:paraId="71CEE1FD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7</w:t>
            </w:r>
          </w:p>
        </w:tc>
        <w:tc>
          <w:tcPr>
            <w:tcW w:w="2299" w:type="dxa"/>
          </w:tcPr>
          <w:p w14:paraId="28C0A45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455203.69</w:t>
            </w:r>
          </w:p>
        </w:tc>
        <w:tc>
          <w:tcPr>
            <w:tcW w:w="2521" w:type="dxa"/>
          </w:tcPr>
          <w:p w14:paraId="016D7A25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3289446.24</w:t>
            </w:r>
          </w:p>
        </w:tc>
      </w:tr>
      <w:tr w:rsidR="00BD2DD5" w:rsidRPr="00BD2DD5" w14:paraId="4B5DF372" w14:textId="77777777" w:rsidTr="00602D9A">
        <w:trPr>
          <w:trHeight w:val="54"/>
          <w:jc w:val="center"/>
        </w:trPr>
        <w:tc>
          <w:tcPr>
            <w:tcW w:w="3246" w:type="dxa"/>
          </w:tcPr>
          <w:p w14:paraId="1FEB6373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8</w:t>
            </w:r>
          </w:p>
        </w:tc>
        <w:tc>
          <w:tcPr>
            <w:tcW w:w="2299" w:type="dxa"/>
          </w:tcPr>
          <w:p w14:paraId="2452F39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455173.64</w:t>
            </w:r>
          </w:p>
        </w:tc>
        <w:tc>
          <w:tcPr>
            <w:tcW w:w="2521" w:type="dxa"/>
          </w:tcPr>
          <w:p w14:paraId="1D57C644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3289422.68</w:t>
            </w:r>
          </w:p>
        </w:tc>
      </w:tr>
      <w:tr w:rsidR="00BD2DD5" w:rsidRPr="00BD2DD5" w14:paraId="1335CFF6" w14:textId="77777777" w:rsidTr="00602D9A">
        <w:trPr>
          <w:trHeight w:val="54"/>
          <w:jc w:val="center"/>
        </w:trPr>
        <w:tc>
          <w:tcPr>
            <w:tcW w:w="3246" w:type="dxa"/>
          </w:tcPr>
          <w:p w14:paraId="6E5146F6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9</w:t>
            </w:r>
          </w:p>
        </w:tc>
        <w:tc>
          <w:tcPr>
            <w:tcW w:w="2299" w:type="dxa"/>
          </w:tcPr>
          <w:p w14:paraId="3F1C307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455159.65</w:t>
            </w:r>
          </w:p>
        </w:tc>
        <w:tc>
          <w:tcPr>
            <w:tcW w:w="2521" w:type="dxa"/>
          </w:tcPr>
          <w:p w14:paraId="377B609A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3289421.29</w:t>
            </w:r>
          </w:p>
        </w:tc>
      </w:tr>
      <w:tr w:rsidR="00BD2DD5" w:rsidRPr="00BD2DD5" w14:paraId="2AE5947F" w14:textId="77777777" w:rsidTr="00602D9A">
        <w:trPr>
          <w:trHeight w:val="54"/>
          <w:jc w:val="center"/>
        </w:trPr>
        <w:tc>
          <w:tcPr>
            <w:tcW w:w="3246" w:type="dxa"/>
          </w:tcPr>
          <w:p w14:paraId="1277C5F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10</w:t>
            </w:r>
          </w:p>
        </w:tc>
        <w:tc>
          <w:tcPr>
            <w:tcW w:w="2299" w:type="dxa"/>
          </w:tcPr>
          <w:p w14:paraId="17F18386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455159.81</w:t>
            </w:r>
          </w:p>
        </w:tc>
        <w:tc>
          <w:tcPr>
            <w:tcW w:w="2521" w:type="dxa"/>
          </w:tcPr>
          <w:p w14:paraId="274F5E6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3289423.46</w:t>
            </w:r>
          </w:p>
        </w:tc>
      </w:tr>
      <w:tr w:rsidR="00BD2DD5" w:rsidRPr="00BD2DD5" w14:paraId="0CE9CFFA" w14:textId="77777777" w:rsidTr="00602D9A">
        <w:trPr>
          <w:trHeight w:val="54"/>
          <w:jc w:val="center"/>
        </w:trPr>
        <w:tc>
          <w:tcPr>
            <w:tcW w:w="3246" w:type="dxa"/>
          </w:tcPr>
          <w:p w14:paraId="447EA860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11</w:t>
            </w:r>
          </w:p>
        </w:tc>
        <w:tc>
          <w:tcPr>
            <w:tcW w:w="2299" w:type="dxa"/>
          </w:tcPr>
          <w:p w14:paraId="4A0E355A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455158.81</w:t>
            </w:r>
          </w:p>
        </w:tc>
        <w:tc>
          <w:tcPr>
            <w:tcW w:w="2521" w:type="dxa"/>
          </w:tcPr>
          <w:p w14:paraId="1E21ACAB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3289423.50</w:t>
            </w:r>
          </w:p>
        </w:tc>
      </w:tr>
      <w:tr w:rsidR="00BD2DD5" w:rsidRPr="00BD2DD5" w14:paraId="768199F4" w14:textId="77777777" w:rsidTr="00602D9A">
        <w:trPr>
          <w:trHeight w:val="54"/>
          <w:jc w:val="center"/>
        </w:trPr>
        <w:tc>
          <w:tcPr>
            <w:tcW w:w="3246" w:type="dxa"/>
          </w:tcPr>
          <w:p w14:paraId="00DC519D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12</w:t>
            </w:r>
          </w:p>
        </w:tc>
        <w:tc>
          <w:tcPr>
            <w:tcW w:w="2299" w:type="dxa"/>
          </w:tcPr>
          <w:p w14:paraId="1F339275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455158.57</w:t>
            </w:r>
          </w:p>
        </w:tc>
        <w:tc>
          <w:tcPr>
            <w:tcW w:w="2521" w:type="dxa"/>
          </w:tcPr>
          <w:p w14:paraId="1886629B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3289420.19</w:t>
            </w:r>
          </w:p>
        </w:tc>
      </w:tr>
      <w:tr w:rsidR="00BD2DD5" w:rsidRPr="00BD2DD5" w14:paraId="201BAA9D" w14:textId="77777777" w:rsidTr="00602D9A">
        <w:trPr>
          <w:trHeight w:val="54"/>
          <w:jc w:val="center"/>
        </w:trPr>
        <w:tc>
          <w:tcPr>
            <w:tcW w:w="3246" w:type="dxa"/>
          </w:tcPr>
          <w:p w14:paraId="64FC0C54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13</w:t>
            </w:r>
          </w:p>
        </w:tc>
        <w:tc>
          <w:tcPr>
            <w:tcW w:w="2299" w:type="dxa"/>
          </w:tcPr>
          <w:p w14:paraId="3471DD4A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455172.51</w:t>
            </w:r>
          </w:p>
        </w:tc>
        <w:tc>
          <w:tcPr>
            <w:tcW w:w="2521" w:type="dxa"/>
          </w:tcPr>
          <w:p w14:paraId="0F43338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3289421.57</w:t>
            </w:r>
          </w:p>
        </w:tc>
      </w:tr>
      <w:tr w:rsidR="00BD2DD5" w:rsidRPr="00BD2DD5" w14:paraId="1892900B" w14:textId="77777777" w:rsidTr="00602D9A">
        <w:trPr>
          <w:trHeight w:val="54"/>
          <w:jc w:val="center"/>
        </w:trPr>
        <w:tc>
          <w:tcPr>
            <w:tcW w:w="3246" w:type="dxa"/>
          </w:tcPr>
          <w:p w14:paraId="606D1F33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14</w:t>
            </w:r>
          </w:p>
        </w:tc>
        <w:tc>
          <w:tcPr>
            <w:tcW w:w="2299" w:type="dxa"/>
          </w:tcPr>
          <w:p w14:paraId="5552E362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455166.47</w:t>
            </w:r>
          </w:p>
        </w:tc>
        <w:tc>
          <w:tcPr>
            <w:tcW w:w="2521" w:type="dxa"/>
          </w:tcPr>
          <w:p w14:paraId="67EA0A1B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3289415.49</w:t>
            </w:r>
          </w:p>
        </w:tc>
      </w:tr>
      <w:tr w:rsidR="00BD2DD5" w:rsidRPr="00BD2DD5" w14:paraId="62A7108C" w14:textId="77777777" w:rsidTr="00602D9A">
        <w:trPr>
          <w:trHeight w:val="54"/>
          <w:jc w:val="center"/>
        </w:trPr>
        <w:tc>
          <w:tcPr>
            <w:tcW w:w="3246" w:type="dxa"/>
          </w:tcPr>
          <w:p w14:paraId="49ACAE7E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15</w:t>
            </w:r>
          </w:p>
        </w:tc>
        <w:tc>
          <w:tcPr>
            <w:tcW w:w="2299" w:type="dxa"/>
          </w:tcPr>
          <w:p w14:paraId="00AEEFF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455160.44</w:t>
            </w:r>
          </w:p>
        </w:tc>
        <w:tc>
          <w:tcPr>
            <w:tcW w:w="2521" w:type="dxa"/>
          </w:tcPr>
          <w:p w14:paraId="5238A88D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3289351.93</w:t>
            </w:r>
          </w:p>
        </w:tc>
      </w:tr>
      <w:tr w:rsidR="00BD2DD5" w:rsidRPr="00BD2DD5" w14:paraId="689C9C33" w14:textId="77777777" w:rsidTr="00602D9A">
        <w:trPr>
          <w:trHeight w:val="54"/>
          <w:jc w:val="center"/>
        </w:trPr>
        <w:tc>
          <w:tcPr>
            <w:tcW w:w="3246" w:type="dxa"/>
          </w:tcPr>
          <w:p w14:paraId="3E32C2AC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1</w:t>
            </w:r>
          </w:p>
        </w:tc>
        <w:tc>
          <w:tcPr>
            <w:tcW w:w="2299" w:type="dxa"/>
          </w:tcPr>
          <w:p w14:paraId="3C6304F8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455161.43</w:t>
            </w:r>
          </w:p>
        </w:tc>
        <w:tc>
          <w:tcPr>
            <w:tcW w:w="2521" w:type="dxa"/>
          </w:tcPr>
          <w:p w14:paraId="3DC278AF" w14:textId="77777777" w:rsidR="00BD2DD5" w:rsidRPr="00BD2DD5" w:rsidRDefault="00BD2DD5" w:rsidP="00BD2DD5">
            <w:pPr>
              <w:jc w:val="center"/>
              <w:rPr>
                <w:sz w:val="22"/>
                <w:szCs w:val="22"/>
              </w:rPr>
            </w:pPr>
            <w:r w:rsidRPr="00BD2DD5">
              <w:rPr>
                <w:sz w:val="22"/>
                <w:szCs w:val="22"/>
              </w:rPr>
              <w:t>3289351.84</w:t>
            </w:r>
          </w:p>
        </w:tc>
      </w:tr>
    </w:tbl>
    <w:p w14:paraId="5B214D6E" w14:textId="77777777" w:rsidR="009F101B" w:rsidRPr="00BD2DD5" w:rsidRDefault="009F101B" w:rsidP="00BD2DD5">
      <w:pPr>
        <w:tabs>
          <w:tab w:val="left" w:pos="255"/>
          <w:tab w:val="center" w:pos="4843"/>
        </w:tabs>
        <w:jc w:val="center"/>
        <w:rPr>
          <w:sz w:val="22"/>
          <w:szCs w:val="22"/>
        </w:rPr>
      </w:pPr>
    </w:p>
    <w:p w14:paraId="27A46D4C" w14:textId="77777777" w:rsidR="009F101B" w:rsidRDefault="009F101B" w:rsidP="00AC6226">
      <w:pPr>
        <w:tabs>
          <w:tab w:val="left" w:pos="255"/>
          <w:tab w:val="center" w:pos="4843"/>
        </w:tabs>
      </w:pPr>
    </w:p>
    <w:p w14:paraId="6A01CB82" w14:textId="77777777" w:rsidR="009F101B" w:rsidRDefault="009F101B" w:rsidP="00AC6226">
      <w:pPr>
        <w:tabs>
          <w:tab w:val="left" w:pos="255"/>
          <w:tab w:val="center" w:pos="4843"/>
        </w:tabs>
      </w:pPr>
    </w:p>
    <w:tbl>
      <w:tblPr>
        <w:tblW w:w="103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49"/>
      </w:tblGrid>
      <w:tr w:rsidR="002E69BF" w:rsidRPr="005B4876" w14:paraId="473D7021" w14:textId="77777777" w:rsidTr="00FB7901">
        <w:tc>
          <w:tcPr>
            <w:tcW w:w="1034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E91E54" w14:textId="77777777" w:rsidR="002E69BF" w:rsidRPr="006519C1" w:rsidRDefault="002E69BF" w:rsidP="00FB7901">
            <w:pPr>
              <w:pageBreakBefore/>
              <w:jc w:val="center"/>
            </w:pPr>
          </w:p>
        </w:tc>
      </w:tr>
      <w:tr w:rsidR="002E69BF" w:rsidRPr="005B4876" w14:paraId="7141D3B5" w14:textId="77777777" w:rsidTr="00FB7901">
        <w:trPr>
          <w:trHeight w:hRule="exact" w:val="722"/>
        </w:trPr>
        <w:tc>
          <w:tcPr>
            <w:tcW w:w="103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03863F" w14:textId="77777777" w:rsidR="00E24D8E" w:rsidRPr="00AF407B" w:rsidRDefault="00EC4254" w:rsidP="009F101B">
            <w:pPr>
              <w:jc w:val="center"/>
              <w:rPr>
                <w:b/>
              </w:rPr>
            </w:pPr>
            <w:r w:rsidRPr="00EC4254">
              <w:rPr>
                <w:b/>
              </w:rPr>
              <w:t xml:space="preserve">Схема расположения публичного сервитута </w:t>
            </w:r>
          </w:p>
        </w:tc>
      </w:tr>
      <w:tr w:rsidR="00742330" w:rsidRPr="005B4876" w14:paraId="6027D2EC" w14:textId="77777777" w:rsidTr="00FB7901">
        <w:trPr>
          <w:trHeight w:val="317"/>
        </w:trPr>
        <w:tc>
          <w:tcPr>
            <w:tcW w:w="10349" w:type="dxa"/>
            <w:tcBorders>
              <w:bottom w:val="nil"/>
            </w:tcBorders>
            <w:vAlign w:val="bottom"/>
          </w:tcPr>
          <w:p w14:paraId="0563C922" w14:textId="77777777" w:rsidR="00742330" w:rsidRPr="00216913" w:rsidRDefault="00742330" w:rsidP="0054169C">
            <w:pPr>
              <w:rPr>
                <w:noProof/>
              </w:rPr>
            </w:pPr>
          </w:p>
        </w:tc>
      </w:tr>
      <w:tr w:rsidR="0054169C" w:rsidRPr="005B4876" w14:paraId="5118017A" w14:textId="77777777" w:rsidTr="00FB7901">
        <w:trPr>
          <w:trHeight w:val="10739"/>
        </w:trPr>
        <w:tc>
          <w:tcPr>
            <w:tcW w:w="10349" w:type="dxa"/>
            <w:tcBorders>
              <w:top w:val="nil"/>
              <w:bottom w:val="nil"/>
            </w:tcBorders>
            <w:vAlign w:val="center"/>
          </w:tcPr>
          <w:p w14:paraId="72D3A310" w14:textId="77777777" w:rsidR="00E5031F" w:rsidRDefault="00BD2DD5" w:rsidP="00456037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noProof/>
                <w:sz w:val="23"/>
                <w:szCs w:val="23"/>
              </w:rPr>
              <w:drawing>
                <wp:inline distT="0" distB="0" distL="0" distR="0" wp14:anchorId="36BE96E3" wp14:editId="48AF48D3">
                  <wp:extent cx="6434455" cy="577786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АСП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4455" cy="577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239C44" w14:textId="77777777" w:rsidR="00A50CE2" w:rsidRPr="00A50CE2" w:rsidRDefault="00A603A6" w:rsidP="00A603A6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Условные обозначения: </w:t>
            </w:r>
          </w:p>
          <w:p w14:paraId="3D2EB57E" w14:textId="77777777" w:rsidR="00A603A6" w:rsidRDefault="00A603A6" w:rsidP="00A603A6">
            <w:pPr>
              <w:pStyle w:val="Default"/>
              <w:rPr>
                <w:sz w:val="23"/>
                <w:szCs w:val="23"/>
              </w:rPr>
            </w:pPr>
            <w:r w:rsidRPr="00745640">
              <w:rPr>
                <w:color w:val="FF0000"/>
                <w:sz w:val="23"/>
                <w:szCs w:val="23"/>
                <w:u w:val="single"/>
              </w:rPr>
              <w:t xml:space="preserve"> _______</w:t>
            </w:r>
            <w:r>
              <w:rPr>
                <w:sz w:val="23"/>
                <w:szCs w:val="23"/>
              </w:rPr>
              <w:t xml:space="preserve"> </w:t>
            </w:r>
            <w:r w:rsidR="006E2A67">
              <w:rPr>
                <w:sz w:val="23"/>
                <w:szCs w:val="23"/>
              </w:rPr>
              <w:t xml:space="preserve">       </w:t>
            </w:r>
            <w:r>
              <w:rPr>
                <w:sz w:val="23"/>
                <w:szCs w:val="23"/>
              </w:rPr>
              <w:t xml:space="preserve">-граница публичного сервитута </w:t>
            </w:r>
          </w:p>
          <w:p w14:paraId="43F585FB" w14:textId="77777777" w:rsidR="00A603A6" w:rsidRDefault="00602D9A" w:rsidP="00A603A6">
            <w:pPr>
              <w:pStyle w:val="Default"/>
              <w:rPr>
                <w:sz w:val="23"/>
                <w:szCs w:val="23"/>
              </w:rPr>
            </w:pPr>
            <w:r w:rsidRPr="00602D9A">
              <w:rPr>
                <w:color w:val="0000CC"/>
                <w:sz w:val="23"/>
                <w:szCs w:val="23"/>
              </w:rPr>
              <w:t>28:01:</w:t>
            </w:r>
            <w:r w:rsidR="001E00DD">
              <w:rPr>
                <w:color w:val="0000CC"/>
                <w:sz w:val="23"/>
                <w:szCs w:val="23"/>
              </w:rPr>
              <w:t>210345</w:t>
            </w:r>
            <w:r w:rsidR="006E2A67">
              <w:rPr>
                <w:color w:val="0000CC"/>
                <w:sz w:val="23"/>
                <w:szCs w:val="23"/>
              </w:rPr>
              <w:t xml:space="preserve"> </w:t>
            </w:r>
            <w:r w:rsidR="00A603A6">
              <w:rPr>
                <w:sz w:val="23"/>
                <w:szCs w:val="23"/>
              </w:rPr>
              <w:t xml:space="preserve">- номер кадастрового квартала </w:t>
            </w:r>
          </w:p>
          <w:p w14:paraId="3D21B48B" w14:textId="77777777" w:rsidR="001E1206" w:rsidRPr="00915A6A" w:rsidRDefault="00602D9A" w:rsidP="00745640">
            <w:pPr>
              <w:pStyle w:val="Default"/>
              <w:rPr>
                <w:sz w:val="23"/>
                <w:szCs w:val="23"/>
              </w:rPr>
            </w:pPr>
            <w:r w:rsidRPr="00602D9A">
              <w:rPr>
                <w:color w:val="000000" w:themeColor="text1"/>
                <w:sz w:val="23"/>
                <w:szCs w:val="23"/>
              </w:rPr>
              <w:t>28:01:</w:t>
            </w:r>
            <w:r w:rsidR="001E00DD">
              <w:rPr>
                <w:color w:val="000000" w:themeColor="text1"/>
                <w:sz w:val="23"/>
                <w:szCs w:val="23"/>
              </w:rPr>
              <w:t>210345:1801</w:t>
            </w:r>
            <w:r w:rsidR="00977B52">
              <w:rPr>
                <w:sz w:val="23"/>
                <w:szCs w:val="23"/>
              </w:rPr>
              <w:t xml:space="preserve"> </w:t>
            </w:r>
            <w:r w:rsidR="00A603A6">
              <w:rPr>
                <w:sz w:val="23"/>
                <w:szCs w:val="23"/>
              </w:rPr>
              <w:t>– номер земельного участка</w:t>
            </w:r>
          </w:p>
        </w:tc>
      </w:tr>
      <w:tr w:rsidR="00094F15" w:rsidRPr="005B4876" w14:paraId="378B5F00" w14:textId="77777777" w:rsidTr="00FB7901">
        <w:trPr>
          <w:trHeight w:val="1613"/>
        </w:trPr>
        <w:tc>
          <w:tcPr>
            <w:tcW w:w="10349" w:type="dxa"/>
            <w:tcBorders>
              <w:top w:val="nil"/>
            </w:tcBorders>
            <w:vAlign w:val="center"/>
          </w:tcPr>
          <w:p w14:paraId="20FD7C04" w14:textId="77777777" w:rsidR="009063A1" w:rsidRPr="00915A6A" w:rsidRDefault="00780252" w:rsidP="00C51AD5">
            <w:pPr>
              <w:jc w:val="center"/>
              <w:rPr>
                <w:b/>
                <w:sz w:val="20"/>
                <w:szCs w:val="20"/>
              </w:rPr>
            </w:pPr>
            <w:r w:rsidRPr="00693753">
              <w:rPr>
                <w:b/>
                <w:sz w:val="20"/>
                <w:szCs w:val="20"/>
              </w:rPr>
              <w:t xml:space="preserve">Масштаб 1: </w:t>
            </w:r>
            <w:r w:rsidR="001E00DD">
              <w:rPr>
                <w:b/>
                <w:sz w:val="20"/>
                <w:szCs w:val="20"/>
              </w:rPr>
              <w:t>5</w:t>
            </w:r>
            <w:r w:rsidR="008B393C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>0</w:t>
            </w:r>
          </w:p>
        </w:tc>
      </w:tr>
    </w:tbl>
    <w:p w14:paraId="78C849A7" w14:textId="77777777" w:rsidR="003B7482" w:rsidRDefault="003B7482"/>
    <w:sectPr w:rsidR="003B7482" w:rsidSect="00AC6226">
      <w:footerReference w:type="even" r:id="rId9"/>
      <w:footerReference w:type="default" r:id="rId10"/>
      <w:pgSz w:w="11906" w:h="16838" w:code="9"/>
      <w:pgMar w:top="705" w:right="1085" w:bottom="1418" w:left="1134" w:header="0" w:footer="0" w:gutter="0"/>
      <w:cols w:space="39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0AD595" w14:textId="77777777" w:rsidR="002847F9" w:rsidRDefault="002847F9">
      <w:r>
        <w:separator/>
      </w:r>
    </w:p>
  </w:endnote>
  <w:endnote w:type="continuationSeparator" w:id="0">
    <w:p w14:paraId="2BFF0B0B" w14:textId="77777777" w:rsidR="002847F9" w:rsidRDefault="002847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41B6F" w14:textId="77777777" w:rsidR="008D51C3" w:rsidRDefault="00F8002D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8D51C3">
      <w:rPr>
        <w:rStyle w:val="a6"/>
      </w:rPr>
      <w:instrText xml:space="preserve">PAGE  </w:instrText>
    </w:r>
    <w:r>
      <w:rPr>
        <w:rStyle w:val="a6"/>
      </w:rPr>
      <w:fldChar w:fldCharType="end"/>
    </w:r>
  </w:p>
  <w:p w14:paraId="06BD5582" w14:textId="77777777" w:rsidR="008D51C3" w:rsidRDefault="008D51C3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DA7C3" w14:textId="77777777" w:rsidR="008D51C3" w:rsidRDefault="008D51C3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D7CEE0" w14:textId="77777777" w:rsidR="002847F9" w:rsidRDefault="002847F9">
      <w:r>
        <w:separator/>
      </w:r>
    </w:p>
  </w:footnote>
  <w:footnote w:type="continuationSeparator" w:id="0">
    <w:p w14:paraId="05909C29" w14:textId="77777777" w:rsidR="002847F9" w:rsidRDefault="002847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 w16cid:durableId="2017683349">
    <w:abstractNumId w:val="25"/>
  </w:num>
  <w:num w:numId="2" w16cid:durableId="130482360">
    <w:abstractNumId w:val="21"/>
  </w:num>
  <w:num w:numId="3" w16cid:durableId="152064733">
    <w:abstractNumId w:val="30"/>
  </w:num>
  <w:num w:numId="4" w16cid:durableId="1565867438">
    <w:abstractNumId w:val="13"/>
  </w:num>
  <w:num w:numId="5" w16cid:durableId="2133673430">
    <w:abstractNumId w:val="10"/>
  </w:num>
  <w:num w:numId="6" w16cid:durableId="2124613108">
    <w:abstractNumId w:val="20"/>
  </w:num>
  <w:num w:numId="7" w16cid:durableId="2006081952">
    <w:abstractNumId w:val="14"/>
  </w:num>
  <w:num w:numId="8" w16cid:durableId="516507300">
    <w:abstractNumId w:val="32"/>
  </w:num>
  <w:num w:numId="9" w16cid:durableId="1330061155">
    <w:abstractNumId w:val="6"/>
  </w:num>
  <w:num w:numId="10" w16cid:durableId="739064702">
    <w:abstractNumId w:val="1"/>
  </w:num>
  <w:num w:numId="11" w16cid:durableId="1740786088">
    <w:abstractNumId w:val="11"/>
  </w:num>
  <w:num w:numId="12" w16cid:durableId="916592646">
    <w:abstractNumId w:val="23"/>
  </w:num>
  <w:num w:numId="13" w16cid:durableId="784269941">
    <w:abstractNumId w:val="18"/>
  </w:num>
  <w:num w:numId="14" w16cid:durableId="507643689">
    <w:abstractNumId w:val="24"/>
  </w:num>
  <w:num w:numId="15" w16cid:durableId="812678738">
    <w:abstractNumId w:val="4"/>
  </w:num>
  <w:num w:numId="16" w16cid:durableId="1320692939">
    <w:abstractNumId w:val="27"/>
  </w:num>
  <w:num w:numId="17" w16cid:durableId="565190912">
    <w:abstractNumId w:val="0"/>
  </w:num>
  <w:num w:numId="18" w16cid:durableId="995693232">
    <w:abstractNumId w:val="31"/>
  </w:num>
  <w:num w:numId="19" w16cid:durableId="1119832573">
    <w:abstractNumId w:val="8"/>
  </w:num>
  <w:num w:numId="20" w16cid:durableId="817501525">
    <w:abstractNumId w:val="3"/>
  </w:num>
  <w:num w:numId="21" w16cid:durableId="2081907720">
    <w:abstractNumId w:val="29"/>
  </w:num>
  <w:num w:numId="22" w16cid:durableId="1721859457">
    <w:abstractNumId w:val="9"/>
  </w:num>
  <w:num w:numId="23" w16cid:durableId="1923758491">
    <w:abstractNumId w:val="26"/>
  </w:num>
  <w:num w:numId="24" w16cid:durableId="405734520">
    <w:abstractNumId w:val="16"/>
  </w:num>
  <w:num w:numId="25" w16cid:durableId="1516918826">
    <w:abstractNumId w:val="2"/>
  </w:num>
  <w:num w:numId="26" w16cid:durableId="2118989299">
    <w:abstractNumId w:val="17"/>
  </w:num>
  <w:num w:numId="27" w16cid:durableId="417946929">
    <w:abstractNumId w:val="33"/>
  </w:num>
  <w:num w:numId="28" w16cid:durableId="322899750">
    <w:abstractNumId w:val="22"/>
  </w:num>
  <w:num w:numId="29" w16cid:durableId="352653394">
    <w:abstractNumId w:val="28"/>
  </w:num>
  <w:num w:numId="30" w16cid:durableId="860823308">
    <w:abstractNumId w:val="12"/>
  </w:num>
  <w:num w:numId="31" w16cid:durableId="885414498">
    <w:abstractNumId w:val="5"/>
  </w:num>
  <w:num w:numId="32" w16cid:durableId="1589190150">
    <w:abstractNumId w:val="7"/>
  </w:num>
  <w:num w:numId="33" w16cid:durableId="208226966">
    <w:abstractNumId w:val="19"/>
  </w:num>
  <w:num w:numId="34" w16cid:durableId="101156304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5627"/>
    <w:rsid w:val="00004F19"/>
    <w:rsid w:val="00025F63"/>
    <w:rsid w:val="000267EB"/>
    <w:rsid w:val="000472B5"/>
    <w:rsid w:val="00053150"/>
    <w:rsid w:val="0006195B"/>
    <w:rsid w:val="00073107"/>
    <w:rsid w:val="0007437B"/>
    <w:rsid w:val="0007484D"/>
    <w:rsid w:val="00083849"/>
    <w:rsid w:val="00092FDE"/>
    <w:rsid w:val="00094F15"/>
    <w:rsid w:val="000A2B3C"/>
    <w:rsid w:val="000A5F15"/>
    <w:rsid w:val="000C4B4D"/>
    <w:rsid w:val="000E0AF3"/>
    <w:rsid w:val="000E1643"/>
    <w:rsid w:val="000E4250"/>
    <w:rsid w:val="000E6177"/>
    <w:rsid w:val="000E645B"/>
    <w:rsid w:val="0010239C"/>
    <w:rsid w:val="00113F97"/>
    <w:rsid w:val="001238AE"/>
    <w:rsid w:val="00125755"/>
    <w:rsid w:val="00135E91"/>
    <w:rsid w:val="00137CEE"/>
    <w:rsid w:val="0014239C"/>
    <w:rsid w:val="00167CF4"/>
    <w:rsid w:val="001A141A"/>
    <w:rsid w:val="001B4400"/>
    <w:rsid w:val="001C1407"/>
    <w:rsid w:val="001C3AD5"/>
    <w:rsid w:val="001D1BAD"/>
    <w:rsid w:val="001D4228"/>
    <w:rsid w:val="001D5B2F"/>
    <w:rsid w:val="001D6138"/>
    <w:rsid w:val="001E00DD"/>
    <w:rsid w:val="001E1206"/>
    <w:rsid w:val="001E3746"/>
    <w:rsid w:val="001E4FCE"/>
    <w:rsid w:val="001E7CB8"/>
    <w:rsid w:val="001F6A4B"/>
    <w:rsid w:val="00200F03"/>
    <w:rsid w:val="00202900"/>
    <w:rsid w:val="00212C68"/>
    <w:rsid w:val="00216913"/>
    <w:rsid w:val="0022592E"/>
    <w:rsid w:val="00235B59"/>
    <w:rsid w:val="00241321"/>
    <w:rsid w:val="00244433"/>
    <w:rsid w:val="00260238"/>
    <w:rsid w:val="002625DA"/>
    <w:rsid w:val="00273BB9"/>
    <w:rsid w:val="00281DA4"/>
    <w:rsid w:val="002847F9"/>
    <w:rsid w:val="002865C2"/>
    <w:rsid w:val="002C054A"/>
    <w:rsid w:val="002C3202"/>
    <w:rsid w:val="002E0DB8"/>
    <w:rsid w:val="002E3FCA"/>
    <w:rsid w:val="002E69BF"/>
    <w:rsid w:val="00300E20"/>
    <w:rsid w:val="00301605"/>
    <w:rsid w:val="0031253F"/>
    <w:rsid w:val="00316410"/>
    <w:rsid w:val="00334E6D"/>
    <w:rsid w:val="00335943"/>
    <w:rsid w:val="0034370F"/>
    <w:rsid w:val="003462EA"/>
    <w:rsid w:val="0035587A"/>
    <w:rsid w:val="00361D18"/>
    <w:rsid w:val="00366E21"/>
    <w:rsid w:val="00371C93"/>
    <w:rsid w:val="003A44C7"/>
    <w:rsid w:val="003A7AAB"/>
    <w:rsid w:val="003B5299"/>
    <w:rsid w:val="003B5517"/>
    <w:rsid w:val="003B6506"/>
    <w:rsid w:val="003B7482"/>
    <w:rsid w:val="003C627B"/>
    <w:rsid w:val="003E1C17"/>
    <w:rsid w:val="003E7E71"/>
    <w:rsid w:val="003F7C11"/>
    <w:rsid w:val="003F7F20"/>
    <w:rsid w:val="00401181"/>
    <w:rsid w:val="00405E1E"/>
    <w:rsid w:val="00406578"/>
    <w:rsid w:val="004143B0"/>
    <w:rsid w:val="004179A5"/>
    <w:rsid w:val="004227DE"/>
    <w:rsid w:val="00432044"/>
    <w:rsid w:val="00456037"/>
    <w:rsid w:val="00477D7B"/>
    <w:rsid w:val="00484838"/>
    <w:rsid w:val="004951A1"/>
    <w:rsid w:val="00495AD0"/>
    <w:rsid w:val="004A7771"/>
    <w:rsid w:val="004B2164"/>
    <w:rsid w:val="004B3AEC"/>
    <w:rsid w:val="004B4236"/>
    <w:rsid w:val="004C5D50"/>
    <w:rsid w:val="004E7258"/>
    <w:rsid w:val="004F3A5D"/>
    <w:rsid w:val="004F3E02"/>
    <w:rsid w:val="004F5106"/>
    <w:rsid w:val="004F5115"/>
    <w:rsid w:val="004F6F6C"/>
    <w:rsid w:val="00501AF9"/>
    <w:rsid w:val="0051104D"/>
    <w:rsid w:val="00524D0B"/>
    <w:rsid w:val="0054169C"/>
    <w:rsid w:val="0055326E"/>
    <w:rsid w:val="005626AE"/>
    <w:rsid w:val="00562EC7"/>
    <w:rsid w:val="005724B4"/>
    <w:rsid w:val="00586E6B"/>
    <w:rsid w:val="005B4876"/>
    <w:rsid w:val="005C221A"/>
    <w:rsid w:val="005C3CFE"/>
    <w:rsid w:val="005C444A"/>
    <w:rsid w:val="005D3807"/>
    <w:rsid w:val="005D3BBB"/>
    <w:rsid w:val="005E1638"/>
    <w:rsid w:val="005E662E"/>
    <w:rsid w:val="005F08DA"/>
    <w:rsid w:val="005F5C35"/>
    <w:rsid w:val="00602D9A"/>
    <w:rsid w:val="006151C2"/>
    <w:rsid w:val="00633ABA"/>
    <w:rsid w:val="00650C05"/>
    <w:rsid w:val="00650F26"/>
    <w:rsid w:val="006519C1"/>
    <w:rsid w:val="00662418"/>
    <w:rsid w:val="00664FC5"/>
    <w:rsid w:val="006731FF"/>
    <w:rsid w:val="00674D66"/>
    <w:rsid w:val="00683CE6"/>
    <w:rsid w:val="006932C0"/>
    <w:rsid w:val="006A00AF"/>
    <w:rsid w:val="006A0AC3"/>
    <w:rsid w:val="006A16E6"/>
    <w:rsid w:val="006A19FC"/>
    <w:rsid w:val="006B6E65"/>
    <w:rsid w:val="006B7EAA"/>
    <w:rsid w:val="006C1AA7"/>
    <w:rsid w:val="006C6E70"/>
    <w:rsid w:val="006E20AD"/>
    <w:rsid w:val="006E2A67"/>
    <w:rsid w:val="006E7712"/>
    <w:rsid w:val="006F3ED2"/>
    <w:rsid w:val="007010D8"/>
    <w:rsid w:val="00710CA2"/>
    <w:rsid w:val="007222EF"/>
    <w:rsid w:val="00723FCC"/>
    <w:rsid w:val="00724B44"/>
    <w:rsid w:val="00727CCA"/>
    <w:rsid w:val="0073174B"/>
    <w:rsid w:val="00732DEE"/>
    <w:rsid w:val="007342EE"/>
    <w:rsid w:val="00742330"/>
    <w:rsid w:val="00745640"/>
    <w:rsid w:val="00745BB6"/>
    <w:rsid w:val="007707BD"/>
    <w:rsid w:val="00774326"/>
    <w:rsid w:val="00777248"/>
    <w:rsid w:val="00780252"/>
    <w:rsid w:val="00787201"/>
    <w:rsid w:val="00797C3F"/>
    <w:rsid w:val="007A37E2"/>
    <w:rsid w:val="007B1A3F"/>
    <w:rsid w:val="007B3606"/>
    <w:rsid w:val="007E1B10"/>
    <w:rsid w:val="007E5627"/>
    <w:rsid w:val="00814787"/>
    <w:rsid w:val="00821284"/>
    <w:rsid w:val="00830BB3"/>
    <w:rsid w:val="00832DCE"/>
    <w:rsid w:val="00845B7C"/>
    <w:rsid w:val="00846C46"/>
    <w:rsid w:val="00850484"/>
    <w:rsid w:val="00876251"/>
    <w:rsid w:val="00886EFA"/>
    <w:rsid w:val="008914D1"/>
    <w:rsid w:val="008A29A3"/>
    <w:rsid w:val="008A364D"/>
    <w:rsid w:val="008A3EFE"/>
    <w:rsid w:val="008B2DD8"/>
    <w:rsid w:val="008B393C"/>
    <w:rsid w:val="008D4FAA"/>
    <w:rsid w:val="008D51C3"/>
    <w:rsid w:val="008E2E56"/>
    <w:rsid w:val="008F1CEA"/>
    <w:rsid w:val="009063A1"/>
    <w:rsid w:val="0091087A"/>
    <w:rsid w:val="00911877"/>
    <w:rsid w:val="00912984"/>
    <w:rsid w:val="00915A6A"/>
    <w:rsid w:val="00920541"/>
    <w:rsid w:val="009531FF"/>
    <w:rsid w:val="009543C0"/>
    <w:rsid w:val="00964FEF"/>
    <w:rsid w:val="00965859"/>
    <w:rsid w:val="00970EBB"/>
    <w:rsid w:val="009771BD"/>
    <w:rsid w:val="00977B52"/>
    <w:rsid w:val="00986AB4"/>
    <w:rsid w:val="009879F3"/>
    <w:rsid w:val="009922D3"/>
    <w:rsid w:val="0099342A"/>
    <w:rsid w:val="009A0C27"/>
    <w:rsid w:val="009C1687"/>
    <w:rsid w:val="009C73BE"/>
    <w:rsid w:val="009D262A"/>
    <w:rsid w:val="009E14BD"/>
    <w:rsid w:val="009E7A49"/>
    <w:rsid w:val="009F101B"/>
    <w:rsid w:val="009F36DD"/>
    <w:rsid w:val="009F3C61"/>
    <w:rsid w:val="009F6A58"/>
    <w:rsid w:val="00A006EA"/>
    <w:rsid w:val="00A07CA4"/>
    <w:rsid w:val="00A11DCA"/>
    <w:rsid w:val="00A328DF"/>
    <w:rsid w:val="00A50CE2"/>
    <w:rsid w:val="00A603A6"/>
    <w:rsid w:val="00A63076"/>
    <w:rsid w:val="00A657DE"/>
    <w:rsid w:val="00A67426"/>
    <w:rsid w:val="00A70B67"/>
    <w:rsid w:val="00A72B10"/>
    <w:rsid w:val="00A7334B"/>
    <w:rsid w:val="00A82B08"/>
    <w:rsid w:val="00A90E2E"/>
    <w:rsid w:val="00A96D70"/>
    <w:rsid w:val="00AA26AD"/>
    <w:rsid w:val="00AB18B0"/>
    <w:rsid w:val="00AC6226"/>
    <w:rsid w:val="00AC7048"/>
    <w:rsid w:val="00AC7506"/>
    <w:rsid w:val="00AD0B32"/>
    <w:rsid w:val="00AD56FF"/>
    <w:rsid w:val="00AE03DA"/>
    <w:rsid w:val="00AE7481"/>
    <w:rsid w:val="00AF407B"/>
    <w:rsid w:val="00B0613E"/>
    <w:rsid w:val="00B30F91"/>
    <w:rsid w:val="00B31482"/>
    <w:rsid w:val="00B32C0F"/>
    <w:rsid w:val="00B4125C"/>
    <w:rsid w:val="00B47375"/>
    <w:rsid w:val="00B51BC5"/>
    <w:rsid w:val="00B616D8"/>
    <w:rsid w:val="00B65E24"/>
    <w:rsid w:val="00B676F6"/>
    <w:rsid w:val="00B90700"/>
    <w:rsid w:val="00B918E4"/>
    <w:rsid w:val="00B92363"/>
    <w:rsid w:val="00B94730"/>
    <w:rsid w:val="00BA11ED"/>
    <w:rsid w:val="00BA3ACA"/>
    <w:rsid w:val="00BA4D0E"/>
    <w:rsid w:val="00BC234A"/>
    <w:rsid w:val="00BD2DD5"/>
    <w:rsid w:val="00BE1C64"/>
    <w:rsid w:val="00BE55C7"/>
    <w:rsid w:val="00BF323E"/>
    <w:rsid w:val="00BF6725"/>
    <w:rsid w:val="00C0309C"/>
    <w:rsid w:val="00C04BD4"/>
    <w:rsid w:val="00C11B14"/>
    <w:rsid w:val="00C1267F"/>
    <w:rsid w:val="00C206AE"/>
    <w:rsid w:val="00C24879"/>
    <w:rsid w:val="00C24B6C"/>
    <w:rsid w:val="00C26896"/>
    <w:rsid w:val="00C31586"/>
    <w:rsid w:val="00C36FB4"/>
    <w:rsid w:val="00C41846"/>
    <w:rsid w:val="00C449ED"/>
    <w:rsid w:val="00C50C57"/>
    <w:rsid w:val="00C51AD5"/>
    <w:rsid w:val="00C54B37"/>
    <w:rsid w:val="00C622F7"/>
    <w:rsid w:val="00C76277"/>
    <w:rsid w:val="00C90EB6"/>
    <w:rsid w:val="00C9549F"/>
    <w:rsid w:val="00CA1EE7"/>
    <w:rsid w:val="00CB1771"/>
    <w:rsid w:val="00CC1A1C"/>
    <w:rsid w:val="00CC459A"/>
    <w:rsid w:val="00CC4C2B"/>
    <w:rsid w:val="00CD393E"/>
    <w:rsid w:val="00CD46CA"/>
    <w:rsid w:val="00CD71AB"/>
    <w:rsid w:val="00CD74DF"/>
    <w:rsid w:val="00CF5EB8"/>
    <w:rsid w:val="00CF75EF"/>
    <w:rsid w:val="00D00B35"/>
    <w:rsid w:val="00D07B9A"/>
    <w:rsid w:val="00D31A86"/>
    <w:rsid w:val="00D36B49"/>
    <w:rsid w:val="00D373A5"/>
    <w:rsid w:val="00D42EF9"/>
    <w:rsid w:val="00D4425F"/>
    <w:rsid w:val="00D476B5"/>
    <w:rsid w:val="00D5178E"/>
    <w:rsid w:val="00D549CB"/>
    <w:rsid w:val="00D54F41"/>
    <w:rsid w:val="00D6062C"/>
    <w:rsid w:val="00D65BF5"/>
    <w:rsid w:val="00D65F94"/>
    <w:rsid w:val="00D67917"/>
    <w:rsid w:val="00D744B2"/>
    <w:rsid w:val="00DA2030"/>
    <w:rsid w:val="00DA2FDE"/>
    <w:rsid w:val="00DA3B4D"/>
    <w:rsid w:val="00DC3827"/>
    <w:rsid w:val="00DD1387"/>
    <w:rsid w:val="00DE3412"/>
    <w:rsid w:val="00DF6A6C"/>
    <w:rsid w:val="00DF7293"/>
    <w:rsid w:val="00E05870"/>
    <w:rsid w:val="00E171AE"/>
    <w:rsid w:val="00E24D8E"/>
    <w:rsid w:val="00E25279"/>
    <w:rsid w:val="00E34A2D"/>
    <w:rsid w:val="00E427F8"/>
    <w:rsid w:val="00E5031F"/>
    <w:rsid w:val="00E55143"/>
    <w:rsid w:val="00E82666"/>
    <w:rsid w:val="00E8299C"/>
    <w:rsid w:val="00E83290"/>
    <w:rsid w:val="00E85DA1"/>
    <w:rsid w:val="00E8672D"/>
    <w:rsid w:val="00EA0AD3"/>
    <w:rsid w:val="00EA4763"/>
    <w:rsid w:val="00EA5C30"/>
    <w:rsid w:val="00EB0B42"/>
    <w:rsid w:val="00EC4254"/>
    <w:rsid w:val="00EE1FBE"/>
    <w:rsid w:val="00EF08E9"/>
    <w:rsid w:val="00EF380D"/>
    <w:rsid w:val="00F01BA1"/>
    <w:rsid w:val="00F031CB"/>
    <w:rsid w:val="00F07C00"/>
    <w:rsid w:val="00F13652"/>
    <w:rsid w:val="00F2015D"/>
    <w:rsid w:val="00F34CFF"/>
    <w:rsid w:val="00F530A2"/>
    <w:rsid w:val="00F5488D"/>
    <w:rsid w:val="00F550FD"/>
    <w:rsid w:val="00F63022"/>
    <w:rsid w:val="00F66554"/>
    <w:rsid w:val="00F668B9"/>
    <w:rsid w:val="00F67C29"/>
    <w:rsid w:val="00F8002D"/>
    <w:rsid w:val="00F83A76"/>
    <w:rsid w:val="00F969E1"/>
    <w:rsid w:val="00FA7B31"/>
    <w:rsid w:val="00FB0474"/>
    <w:rsid w:val="00FB7901"/>
    <w:rsid w:val="00FB793C"/>
    <w:rsid w:val="00FC48B8"/>
    <w:rsid w:val="00FE1187"/>
    <w:rsid w:val="00FE6AD7"/>
    <w:rsid w:val="00FF17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F6314A9"/>
  <w15:docId w15:val="{F7C8DE6A-3FC7-4E53-9351-8241D182E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Normal (Web)"/>
    <w:basedOn w:val="a"/>
    <w:uiPriority w:val="99"/>
    <w:unhideWhenUsed/>
    <w:rsid w:val="009C73BE"/>
    <w:pPr>
      <w:spacing w:before="100" w:beforeAutospacing="1" w:after="119"/>
    </w:pPr>
  </w:style>
  <w:style w:type="paragraph" w:styleId="a9">
    <w:name w:val="endnote text"/>
    <w:basedOn w:val="a"/>
    <w:link w:val="aa"/>
    <w:uiPriority w:val="99"/>
    <w:unhideWhenUsed/>
    <w:rsid w:val="00A96D70"/>
    <w:rPr>
      <w:sz w:val="20"/>
      <w:szCs w:val="20"/>
    </w:rPr>
  </w:style>
  <w:style w:type="character" w:customStyle="1" w:styleId="aa">
    <w:name w:val="Текст концевой сноски Знак"/>
    <w:basedOn w:val="a0"/>
    <w:link w:val="a9"/>
    <w:uiPriority w:val="99"/>
    <w:rsid w:val="00A96D70"/>
  </w:style>
  <w:style w:type="paragraph" w:customStyle="1" w:styleId="Default">
    <w:name w:val="Default"/>
    <w:rsid w:val="0078025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4">
    <w:name w:val="Верхний колонтитул Знак"/>
    <w:basedOn w:val="a0"/>
    <w:link w:val="a3"/>
    <w:rsid w:val="00FB7901"/>
    <w:rPr>
      <w:sz w:val="24"/>
      <w:szCs w:val="24"/>
    </w:rPr>
  </w:style>
  <w:style w:type="paragraph" w:styleId="ab">
    <w:name w:val="Balloon Text"/>
    <w:basedOn w:val="a"/>
    <w:link w:val="ac"/>
    <w:semiHidden/>
    <w:unhideWhenUsed/>
    <w:rsid w:val="00E8299C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semiHidden/>
    <w:rsid w:val="00E8299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658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6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5;&#1083;&#1072;&#1085;&#1043;&#1088;&#1072;&#1085;&#1080;&#1094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0CC670-27B4-4101-BAA4-0352B5638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ПланГраниц</Template>
  <TotalTime>1</TotalTime>
  <Pages>2</Pages>
  <Words>208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PBPROG121</dc:creator>
  <cp:keywords/>
  <dc:description/>
  <cp:lastModifiedBy>Карачевцева Дарья Дмитриевна</cp:lastModifiedBy>
  <cp:revision>3</cp:revision>
  <cp:lastPrinted>2026-07-13T00:27:00Z</cp:lastPrinted>
  <dcterms:created xsi:type="dcterms:W3CDTF">2026-07-13T00:28:00Z</dcterms:created>
  <dcterms:modified xsi:type="dcterms:W3CDTF">2026-07-15T08:36:00Z</dcterms:modified>
</cp:coreProperties>
</file>